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E69" w:rsidRPr="00CD7854" w:rsidRDefault="00385E69" w:rsidP="00CD785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        </w:t>
      </w:r>
      <w:r w:rsidRPr="00CD7854">
        <w:rPr>
          <w:rFonts w:ascii="Times New Roman" w:hAnsi="Times New Roman" w:cs="Times New Roman"/>
          <w:color w:val="000000"/>
          <w:sz w:val="26"/>
          <w:szCs w:val="26"/>
        </w:rPr>
        <w:t>ЗАТВЕРДЖЕНО</w:t>
      </w:r>
    </w:p>
    <w:p w:rsidR="00385E69" w:rsidRPr="00CD7854" w:rsidRDefault="00385E69" w:rsidP="00CD7854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</w:t>
      </w: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рiшення Червоноградської  </w:t>
      </w:r>
    </w:p>
    <w:p w:rsidR="00385E69" w:rsidRPr="00CD7854" w:rsidRDefault="00385E69" w:rsidP="00CD7854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</w:t>
      </w: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міської ради </w:t>
      </w:r>
    </w:p>
    <w:p w:rsidR="00385E69" w:rsidRDefault="00385E69" w:rsidP="007748FE">
      <w:pPr>
        <w:jc w:val="center"/>
        <w:rPr>
          <w:rFonts w:ascii="Times New Roman" w:hAnsi="Times New Roman" w:cs="Times New Roman"/>
          <w:sz w:val="28"/>
        </w:rPr>
      </w:pPr>
      <w:r w:rsidRPr="00CD785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</w:t>
      </w:r>
      <w:r w:rsidRPr="007748FE">
        <w:rPr>
          <w:rFonts w:ascii="Times New Roman" w:hAnsi="Times New Roman" w:cs="Times New Roman"/>
          <w:sz w:val="26"/>
          <w:szCs w:val="26"/>
          <w:u w:val="single"/>
        </w:rPr>
        <w:t>25.01.2024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785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48FE">
        <w:rPr>
          <w:rFonts w:ascii="Times New Roman" w:hAnsi="Times New Roman" w:cs="Times New Roman"/>
          <w:sz w:val="26"/>
          <w:szCs w:val="26"/>
          <w:u w:val="single"/>
        </w:rPr>
        <w:t>2350</w:t>
      </w:r>
    </w:p>
    <w:p w:rsidR="00385E69" w:rsidRDefault="00385E69" w:rsidP="00CD7854">
      <w:pPr>
        <w:tabs>
          <w:tab w:val="left" w:pos="714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85E69" w:rsidRDefault="00385E69" w:rsidP="00CD7854">
      <w:pPr>
        <w:tabs>
          <w:tab w:val="left" w:pos="714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85E69" w:rsidRPr="007B6A6F" w:rsidRDefault="00385E69" w:rsidP="00CD7854">
      <w:pPr>
        <w:tabs>
          <w:tab w:val="left" w:pos="714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Програма </w:t>
      </w:r>
    </w:p>
    <w:p w:rsidR="00385E69" w:rsidRPr="007B6A6F" w:rsidRDefault="00385E69" w:rsidP="007B6A6F">
      <w:pPr>
        <w:ind w:left="1" w:hanging="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>відшкодування в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и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трат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за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надання</w:t>
      </w:r>
      <w:r w:rsidRPr="007B6A6F">
        <w:rPr>
          <w:rFonts w:ascii="Times New Roman" w:hAnsi="Times New Roman" w:cs="Times New Roman"/>
          <w:b/>
          <w:bCs/>
          <w:sz w:val="26"/>
          <w:szCs w:val="26"/>
        </w:rPr>
        <w:t xml:space="preserve"> послуг з безкоштовного відвідування </w:t>
      </w:r>
    </w:p>
    <w:p w:rsidR="00385E69" w:rsidRDefault="00385E69" w:rsidP="007B6A6F">
      <w:pPr>
        <w:tabs>
          <w:tab w:val="left" w:pos="714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  <w:r w:rsidRPr="007B6A6F">
        <w:rPr>
          <w:rFonts w:ascii="Times New Roman" w:hAnsi="Times New Roman" w:cs="Times New Roman"/>
          <w:b/>
          <w:bCs/>
          <w:sz w:val="26"/>
          <w:szCs w:val="26"/>
        </w:rPr>
        <w:t xml:space="preserve">плавального басейну КП СК «Шахтар» 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на 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2024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  <w:r w:rsidRPr="007B6A6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рік</w:t>
      </w:r>
    </w:p>
    <w:p w:rsidR="00385E69" w:rsidRPr="00CD7854" w:rsidRDefault="00385E69" w:rsidP="00CD7854">
      <w:pPr>
        <w:tabs>
          <w:tab w:val="left" w:pos="71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5E69" w:rsidRPr="001C44A7" w:rsidRDefault="00385E69" w:rsidP="00CD7854">
      <w:pPr>
        <w:spacing w:after="200" w:line="276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1.ЗАГАЛЬНА ЧАСТИНА</w:t>
      </w:r>
    </w:p>
    <w:p w:rsidR="00385E69" w:rsidRPr="001C44A7" w:rsidRDefault="00385E69" w:rsidP="001C44A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>Людина, її життя і здоров'я, визнаються в Україні найвищою соціальною цінністю. Для зміцнення і покращення стану свого здоров’я, для профілактики різного роду захворюванням людина постійно повинна займатися фізкультурою і спортом.</w:t>
      </w:r>
      <w:r w:rsidRPr="001C44A7">
        <w:rPr>
          <w:rFonts w:ascii="Times New Roman" w:hAnsi="Times New Roman" w:cs="Times New Roman"/>
          <w:color w:val="201E1E"/>
          <w:sz w:val="26"/>
          <w:szCs w:val="26"/>
        </w:rPr>
        <w:t xml:space="preserve"> Плавання – це один із найкорисніших і найприємніших видів спорту, який підходить людям будь-якого віку та рівня фізичної підготовки. Плавання зміцнює м'язи, покращує дихання і кровообіг, покращує роботу опорно-рухового апарату, знімає стрес і підвищує настрій.  </w:t>
      </w:r>
    </w:p>
    <w:p w:rsidR="00385E69" w:rsidRPr="001C44A7" w:rsidRDefault="00385E69" w:rsidP="001C44A7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Комунальне  пiдприємство Спортивний комплекс «Шахтар» Червоноградської міської ради (КП СК «Шахтар») утворено вiдповiдно до рiшення Червоноградської мiської ради вiд 25.04.2017 року № 509. Мiсцезнаходження юридичної особи: 80100, Львiвська область, мiсто Червоноград, вул. Героїв Майдану, 2.</w:t>
      </w:r>
    </w:p>
    <w:p w:rsidR="00385E69" w:rsidRPr="001C44A7" w:rsidRDefault="00385E69" w:rsidP="00DA00E1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Пiдприємство є самостiйним господарюючим суб’єктом зi статусом комунального некомерцiйного пiдприємства та надiлено усiма правами юридичної особи. Має самостiйний баланс, здiйснює фінансові операцiї через розрахунковий рахунок в Управлiннi державної казначейської служби України мiста Червонограда Львiвської областi та має розрахунковi рахунки в установi банку. </w:t>
      </w:r>
    </w:p>
    <w:p w:rsidR="00385E69" w:rsidRPr="001C44A7" w:rsidRDefault="00385E69" w:rsidP="00DA00E1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Пiдприємство здiйснює господарську некомерцiйну діяльність, спрямовану на досягнення соціальних та інших результатів у сфері фізичної культури і спорту, без мети одержання прибутку, а також приймає участь у виконанні державних та місцевих програм у сфері фізичної культури і спорту в установленому порядку </w:t>
      </w:r>
    </w:p>
    <w:p w:rsidR="00385E69" w:rsidRPr="001C44A7" w:rsidRDefault="00385E69" w:rsidP="00DA00E1">
      <w:pPr>
        <w:spacing w:line="240" w:lineRule="exact"/>
        <w:ind w:firstLine="708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5E69" w:rsidRPr="001C44A7" w:rsidRDefault="00385E69" w:rsidP="00CD7854">
      <w:pPr>
        <w:spacing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2.ОБГРУНТУВАННЯ ПРОГРАМИ</w:t>
      </w:r>
    </w:p>
    <w:p w:rsidR="00385E69" w:rsidRPr="001C44A7" w:rsidRDefault="00385E69" w:rsidP="00CD7854">
      <w:pPr>
        <w:spacing w:line="24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5E69" w:rsidRPr="001C44A7" w:rsidRDefault="00385E69" w:rsidP="001C44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1C44A7">
        <w:rPr>
          <w:rFonts w:ascii="Times New Roman" w:hAnsi="Times New Roman" w:cs="Times New Roman"/>
          <w:sz w:val="26"/>
          <w:szCs w:val="26"/>
        </w:rPr>
        <w:t>Комунальне  пiдприємство Спортивний комплекс «Шахтар» Червоноградської міської ради є о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сновним спортивним закладом для надання фізкультурно-оздоровчих та спортивних послуг, забезпечення розвитку фізичної культури і спорту, пропаганди здорового   способу   життя   мешканцям   Червоноградської   територіальної   громади. </w:t>
      </w:r>
    </w:p>
    <w:p w:rsidR="00385E69" w:rsidRPr="001C44A7" w:rsidRDefault="00385E69" w:rsidP="001C44A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Одним iз прiоритетних напрямків дiяльностi </w:t>
      </w:r>
      <w:r w:rsidRPr="001C44A7">
        <w:rPr>
          <w:rFonts w:ascii="Times New Roman" w:hAnsi="Times New Roman" w:cs="Times New Roman"/>
          <w:sz w:val="26"/>
          <w:szCs w:val="26"/>
        </w:rPr>
        <w:t>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є надання фізкультурно-оздоровчих послуг.</w:t>
      </w:r>
    </w:p>
    <w:p w:rsidR="00385E69" w:rsidRPr="001C44A7" w:rsidRDefault="00385E69" w:rsidP="001C44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>Підприємство складається з цілого ряду спортивних будівель, споруд, стадіонів, майданчиків, земельних ділянок, тому і є спортивним комплексом, оскільки тут можна займатися багатьма видами спорту, зокрема і плаванням.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44A7">
        <w:rPr>
          <w:rFonts w:ascii="Times New Roman" w:hAnsi="Times New Roman" w:cs="Times New Roman"/>
          <w:sz w:val="26"/>
          <w:szCs w:val="26"/>
        </w:rPr>
        <w:t>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забезпечено необхiдним кадровим потенцiалом та матерiально-технiчною базою, що дозволяє надавати відповідні квалiфiковані послуги.</w:t>
      </w:r>
    </w:p>
    <w:p w:rsidR="00385E69" w:rsidRPr="001C44A7" w:rsidRDefault="00385E69" w:rsidP="001C44A7">
      <w:pPr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sz w:val="26"/>
          <w:szCs w:val="26"/>
        </w:rPr>
        <w:t xml:space="preserve">          З 08 листопада 2023 року на підприємстві запрацював плавальний басейн. За цей період роботи, листопад-грудень 2023 року, його відвідало</w:t>
      </w:r>
      <w:r>
        <w:rPr>
          <w:rFonts w:ascii="Times New Roman" w:hAnsi="Times New Roman" w:cs="Times New Roman"/>
          <w:sz w:val="26"/>
          <w:szCs w:val="26"/>
        </w:rPr>
        <w:t xml:space="preserve"> близько</w:t>
      </w:r>
      <w:r w:rsidRPr="001C44A7">
        <w:rPr>
          <w:rFonts w:ascii="Times New Roman" w:hAnsi="Times New Roman" w:cs="Times New Roman"/>
          <w:sz w:val="26"/>
          <w:szCs w:val="26"/>
        </w:rPr>
        <w:t xml:space="preserve"> 2670 осіб, з яких 876 осіб, які мають право на безкоштовне відвідування плавального басейну, відповідно до рішення Червоноградської міської ради. Таких осіб з продовженням війни може ставати дедалі більше. </w:t>
      </w:r>
    </w:p>
    <w:p w:rsidR="00385E69" w:rsidRPr="001C44A7" w:rsidRDefault="00385E69" w:rsidP="001C44A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85E69" w:rsidRPr="001C44A7" w:rsidRDefault="00385E69" w:rsidP="00CD7854">
      <w:pPr>
        <w:tabs>
          <w:tab w:val="left" w:pos="795"/>
          <w:tab w:val="left" w:pos="998"/>
        </w:tabs>
        <w:spacing w:line="24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3. МЕТА ПРОГРАМИ</w:t>
      </w:r>
    </w:p>
    <w:p w:rsidR="00385E69" w:rsidRPr="001C44A7" w:rsidRDefault="00385E69" w:rsidP="00CD7854">
      <w:pPr>
        <w:tabs>
          <w:tab w:val="left" w:pos="795"/>
          <w:tab w:val="left" w:pos="998"/>
        </w:tabs>
        <w:spacing w:line="24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5E69" w:rsidRPr="001C44A7" w:rsidRDefault="00385E69" w:rsidP="00D11A10">
      <w:pPr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        Мета Програми – забезпечення </w:t>
      </w:r>
      <w:r w:rsidRPr="001C44A7">
        <w:rPr>
          <w:rFonts w:ascii="Times New Roman" w:hAnsi="Times New Roman" w:cs="Times New Roman"/>
          <w:bCs/>
          <w:sz w:val="26"/>
          <w:szCs w:val="26"/>
        </w:rPr>
        <w:t>безкоштовного відвідування плавального басейну 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окреми</w:t>
      </w:r>
      <w:r>
        <w:rPr>
          <w:rFonts w:ascii="Times New Roman" w:hAnsi="Times New Roman" w:cs="Times New Roman"/>
          <w:color w:val="000000"/>
          <w:sz w:val="26"/>
          <w:szCs w:val="26"/>
        </w:rPr>
        <w:t>ми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категорi</w:t>
      </w:r>
      <w:r>
        <w:rPr>
          <w:rFonts w:ascii="Times New Roman" w:hAnsi="Times New Roman" w:cs="Times New Roman"/>
          <w:color w:val="000000"/>
          <w:sz w:val="26"/>
          <w:szCs w:val="26"/>
        </w:rPr>
        <w:t>ями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населення, які визначені рішенням Червоноградської міської ради.</w:t>
      </w:r>
    </w:p>
    <w:p w:rsidR="00385E69" w:rsidRPr="001C44A7" w:rsidRDefault="00385E69" w:rsidP="00CD7854">
      <w:pPr>
        <w:spacing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385E69" w:rsidRPr="001C44A7" w:rsidRDefault="00385E69" w:rsidP="00CD7854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4. ЗАВДАННЯ ПРОГРАМИ</w:t>
      </w:r>
    </w:p>
    <w:p w:rsidR="00385E69" w:rsidRPr="001C44A7" w:rsidRDefault="00385E69" w:rsidP="00CD7854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5E69" w:rsidRPr="001C44A7" w:rsidRDefault="00385E69" w:rsidP="00CD7854">
      <w:pPr>
        <w:spacing w:after="200" w:line="276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Основним завданням Програми є забезпечення стабільної дiяльностi комунального підприємства та створення умов  для його ефективного функцiонування, а саме: </w:t>
      </w:r>
    </w:p>
    <w:p w:rsidR="00385E69" w:rsidRPr="001C44A7" w:rsidRDefault="00385E69" w:rsidP="00CD7854">
      <w:pPr>
        <w:numPr>
          <w:ilvl w:val="0"/>
          <w:numId w:val="1"/>
        </w:numPr>
        <w:tabs>
          <w:tab w:val="left" w:pos="1452"/>
        </w:tabs>
        <w:spacing w:line="240" w:lineRule="exact"/>
        <w:ind w:left="1452" w:hanging="885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забезпечення надання своєчасних кваліфікованих послуг населенню;</w:t>
      </w:r>
    </w:p>
    <w:p w:rsidR="00385E69" w:rsidRPr="001C44A7" w:rsidRDefault="00385E69" w:rsidP="00CD7854">
      <w:pPr>
        <w:numPr>
          <w:ilvl w:val="0"/>
          <w:numId w:val="1"/>
        </w:numPr>
        <w:tabs>
          <w:tab w:val="left" w:pos="1452"/>
        </w:tabs>
        <w:spacing w:line="240" w:lineRule="exact"/>
        <w:ind w:left="1452" w:hanging="885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надання безоплатного</w:t>
      </w: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1C44A7">
        <w:rPr>
          <w:rFonts w:ascii="Times New Roman" w:hAnsi="Times New Roman" w:cs="Times New Roman"/>
          <w:bCs/>
          <w:sz w:val="26"/>
          <w:szCs w:val="26"/>
        </w:rPr>
        <w:t>відвідування плавального басейну КП СК «Шахтар»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 окремим категорiям населення, які визначені рішенням Червоноградської міської ради</w:t>
      </w: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;</w:t>
      </w:r>
    </w:p>
    <w:p w:rsidR="00385E69" w:rsidRPr="001C44A7" w:rsidRDefault="00385E69" w:rsidP="001C44A7">
      <w:pPr>
        <w:numPr>
          <w:ilvl w:val="0"/>
          <w:numId w:val="1"/>
        </w:numPr>
        <w:tabs>
          <w:tab w:val="left" w:pos="1452"/>
        </w:tabs>
        <w:ind w:left="1452" w:hanging="885"/>
        <w:jc w:val="both"/>
        <w:rPr>
          <w:rFonts w:ascii="Times New Roman" w:hAnsi="Times New Roman" w:cs="Times New Roman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недопущення порушення термiнiв виплати заробiтної плати працівникам комунального підприємства та недопущення кредиторської заборгованості.</w:t>
      </w:r>
    </w:p>
    <w:p w:rsidR="00385E69" w:rsidRPr="001C44A7" w:rsidRDefault="00385E69" w:rsidP="001C44A7">
      <w:pPr>
        <w:ind w:left="567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85E69" w:rsidRPr="001C44A7" w:rsidRDefault="00385E69" w:rsidP="001C44A7">
      <w:pPr>
        <w:ind w:left="567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5. ОЧIКУВАНI РЕЗУЛЬТАТИ ПРОГРАМИ</w:t>
      </w:r>
    </w:p>
    <w:p w:rsidR="00385E69" w:rsidRPr="001C44A7" w:rsidRDefault="00385E69" w:rsidP="001C44A7">
      <w:pPr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5E69" w:rsidRDefault="00385E69" w:rsidP="001C44A7">
      <w:pPr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 xml:space="preserve">Очiкуваними результатами виконання Програми є: </w:t>
      </w:r>
    </w:p>
    <w:p w:rsidR="00385E69" w:rsidRPr="001C44A7" w:rsidRDefault="00385E69" w:rsidP="001C44A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85E69" w:rsidRPr="001C44A7" w:rsidRDefault="00385E69" w:rsidP="00B3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exact"/>
        <w:ind w:firstLine="390"/>
        <w:jc w:val="both"/>
        <w:rPr>
          <w:sz w:val="26"/>
          <w:szCs w:val="26"/>
        </w:rPr>
      </w:pPr>
      <w:r w:rsidRPr="001C44A7">
        <w:rPr>
          <w:rFonts w:ascii="Times New Roman" w:hAnsi="Times New Roman" w:cs="Times New Roman"/>
          <w:color w:val="000000"/>
          <w:sz w:val="26"/>
          <w:szCs w:val="26"/>
        </w:rPr>
        <w:t>- надання своєчасних кваліфікованих фізкультурно-оздоровчих послуг населенню Червоноградської міської територіальної громади;</w:t>
      </w:r>
    </w:p>
    <w:p w:rsidR="00385E69" w:rsidRPr="001C44A7" w:rsidRDefault="00385E69" w:rsidP="00B3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exact"/>
        <w:ind w:firstLine="390"/>
        <w:jc w:val="both"/>
        <w:rPr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- 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>забезпечення окремих категорiй населення послугами з безоплатного</w:t>
      </w: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1C44A7">
        <w:rPr>
          <w:rFonts w:ascii="Times New Roman" w:hAnsi="Times New Roman" w:cs="Times New Roman"/>
          <w:color w:val="000000"/>
          <w:sz w:val="26"/>
          <w:szCs w:val="26"/>
        </w:rPr>
        <w:t>відвідування плавального басейну КП СК «Шахтар».</w:t>
      </w:r>
    </w:p>
    <w:p w:rsidR="00385E69" w:rsidRPr="001C44A7" w:rsidRDefault="00385E69" w:rsidP="00CD7854">
      <w:pPr>
        <w:tabs>
          <w:tab w:val="left" w:pos="3165"/>
        </w:tabs>
        <w:spacing w:after="200" w:line="276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6. ПАСПОРТ ПРОГРАМИ</w:t>
      </w:r>
    </w:p>
    <w:tbl>
      <w:tblPr>
        <w:tblW w:w="9540" w:type="dxa"/>
        <w:tblInd w:w="109" w:type="dxa"/>
        <w:tblLayout w:type="fixed"/>
        <w:tblLook w:val="0000"/>
      </w:tblPr>
      <w:tblGrid>
        <w:gridCol w:w="563"/>
        <w:gridCol w:w="3973"/>
        <w:gridCol w:w="5004"/>
      </w:tblGrid>
      <w:tr w:rsidR="00385E69" w:rsidRPr="001C44A7" w:rsidTr="005025FD">
        <w:trPr>
          <w:trHeight w:val="698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Iнiцiатор розроблення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/>
                <w:sz w:val="26"/>
                <w:szCs w:val="26"/>
              </w:rPr>
              <w:t>Червоноградська міська рада</w:t>
            </w:r>
          </w:p>
        </w:tc>
      </w:tr>
      <w:tr w:rsidR="00385E69" w:rsidRPr="001C44A7" w:rsidTr="005025FD">
        <w:trPr>
          <w:trHeight w:val="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Розробник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1A1C9A">
            <w:pPr>
              <w:tabs>
                <w:tab w:val="left" w:pos="6720"/>
              </w:tabs>
              <w:ind w:left="1" w:hanging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sz w:val="26"/>
                <w:szCs w:val="26"/>
              </w:rPr>
              <w:t xml:space="preserve">Управління праці та </w:t>
            </w:r>
          </w:p>
          <w:p w:rsidR="00385E69" w:rsidRPr="001C44A7" w:rsidRDefault="00385E69" w:rsidP="001A1C9A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sz w:val="26"/>
                <w:szCs w:val="26"/>
              </w:rPr>
              <w:t>соціального захисту населення</w:t>
            </w:r>
          </w:p>
        </w:tc>
      </w:tr>
      <w:tr w:rsidR="00385E69" w:rsidRPr="001C44A7" w:rsidTr="005025FD">
        <w:trPr>
          <w:trHeight w:val="65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Співрозробник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1A1C9A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Комунальне підприємство Спортивний комплекс «Шах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ар» Червоноградської міської ради</w:t>
            </w:r>
          </w:p>
        </w:tc>
      </w:tr>
      <w:tr w:rsidR="00385E69" w:rsidRPr="001C44A7" w:rsidTr="005025FD">
        <w:trPr>
          <w:trHeight w:val="82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4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/>
                <w:sz w:val="26"/>
                <w:szCs w:val="26"/>
              </w:rPr>
              <w:t>Виконавець та співвиконавець Програми: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1A1C9A">
            <w:pPr>
              <w:tabs>
                <w:tab w:val="left" w:pos="6720"/>
              </w:tabs>
              <w:ind w:left="1" w:hanging="3"/>
              <w:rPr>
                <w:rFonts w:ascii="Times New Roman" w:hAnsi="Times New Roman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sz w:val="26"/>
                <w:szCs w:val="26"/>
              </w:rPr>
              <w:t xml:space="preserve">Управління праці та соціального захисту населення та 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Комунальне підприємство Спортивний комплекс «Шахт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р» Червоноградської міської ради</w:t>
            </w:r>
          </w:p>
          <w:p w:rsidR="00385E69" w:rsidRPr="001C44A7" w:rsidRDefault="00385E69" w:rsidP="005025FD">
            <w:pPr>
              <w:spacing w:after="200" w:line="276" w:lineRule="exact"/>
              <w:rPr>
                <w:color w:val="000000"/>
                <w:sz w:val="26"/>
                <w:szCs w:val="26"/>
              </w:rPr>
            </w:pPr>
          </w:p>
        </w:tc>
      </w:tr>
      <w:tr w:rsidR="00385E69" w:rsidRPr="001C44A7" w:rsidTr="005025FD">
        <w:trPr>
          <w:trHeight w:val="39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5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jc w:val="both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Термiн реалiзацiї  Програми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jc w:val="both"/>
              <w:rPr>
                <w:color w:val="000000"/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рiк</w:t>
            </w:r>
          </w:p>
        </w:tc>
      </w:tr>
    </w:tbl>
    <w:p w:rsidR="00385E69" w:rsidRPr="001C44A7" w:rsidRDefault="00385E69" w:rsidP="00CD7854">
      <w:pPr>
        <w:spacing w:after="200" w:line="276" w:lineRule="exact"/>
        <w:rPr>
          <w:rFonts w:ascii="Times New Roman" w:hAnsi="Times New Roman" w:cs="Times New Roman"/>
          <w:sz w:val="26"/>
          <w:szCs w:val="26"/>
        </w:rPr>
      </w:pPr>
    </w:p>
    <w:p w:rsidR="00385E69" w:rsidRPr="001C44A7" w:rsidRDefault="00385E69" w:rsidP="00CD7854">
      <w:pPr>
        <w:tabs>
          <w:tab w:val="left" w:pos="0"/>
          <w:tab w:val="left" w:pos="998"/>
        </w:tabs>
        <w:spacing w:line="24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A7">
        <w:rPr>
          <w:rFonts w:ascii="Times New Roman" w:hAnsi="Times New Roman" w:cs="Times New Roman"/>
          <w:b/>
          <w:color w:val="000000"/>
          <w:sz w:val="26"/>
          <w:szCs w:val="26"/>
        </w:rPr>
        <w:t>7. ФIНАНСОВЕ ЗАБЕЗПЕЧЕННЯ ПРОГРАМИ</w:t>
      </w:r>
    </w:p>
    <w:p w:rsidR="00385E69" w:rsidRPr="001C44A7" w:rsidRDefault="00385E69" w:rsidP="00CD7854">
      <w:pPr>
        <w:tabs>
          <w:tab w:val="left" w:pos="0"/>
          <w:tab w:val="left" w:pos="998"/>
        </w:tabs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8388" w:type="dxa"/>
        <w:tblLayout w:type="fixed"/>
        <w:tblLook w:val="0000"/>
      </w:tblPr>
      <w:tblGrid>
        <w:gridCol w:w="3708"/>
        <w:gridCol w:w="4680"/>
      </w:tblGrid>
      <w:tr w:rsidR="00385E69" w:rsidRPr="001C44A7" w:rsidTr="005025FD">
        <w:trPr>
          <w:trHeight w:val="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Кошти, які пропонується залучити на виконання програми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програми, тис. грн.</w:t>
            </w:r>
          </w:p>
        </w:tc>
      </w:tr>
      <w:tr w:rsidR="00385E69" w:rsidRPr="001C44A7" w:rsidTr="005025FD">
        <w:trPr>
          <w:trHeight w:val="117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5E69" w:rsidRPr="001C44A7" w:rsidRDefault="00385E69" w:rsidP="005025FD">
            <w:pPr>
              <w:spacing w:after="200" w:line="276" w:lineRule="exact"/>
              <w:ind w:left="300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Всього: місцевий бюджет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3242</w:t>
            </w: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5025FD">
            <w:pPr>
              <w:spacing w:after="200" w:line="276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5E69" w:rsidRPr="001C44A7" w:rsidRDefault="00385E69" w:rsidP="005025FD">
            <w:pPr>
              <w:spacing w:after="200" w:line="276" w:lineRule="exact"/>
              <w:jc w:val="center"/>
              <w:rPr>
                <w:sz w:val="26"/>
                <w:szCs w:val="26"/>
              </w:rPr>
            </w:pPr>
            <w:r w:rsidRPr="001C44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2000,0</w:t>
            </w:r>
          </w:p>
        </w:tc>
      </w:tr>
    </w:tbl>
    <w:p w:rsidR="00385E69" w:rsidRDefault="00385E69" w:rsidP="00CD7854">
      <w:pPr>
        <w:spacing w:after="200" w:line="276" w:lineRule="exact"/>
        <w:ind w:left="-567" w:firstLine="1287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85E69" w:rsidRDefault="00385E69" w:rsidP="00CD7854">
      <w:pPr>
        <w:spacing w:after="200" w:line="276" w:lineRule="exact"/>
        <w:ind w:left="-567" w:firstLine="128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8. ПЕРЕЛІК ЗАВДАНЬ, ЗАХОДІВ</w:t>
      </w:r>
    </w:p>
    <w:tbl>
      <w:tblPr>
        <w:tblW w:w="10207" w:type="dxa"/>
        <w:tblInd w:w="-318" w:type="dxa"/>
        <w:tblLayout w:type="fixed"/>
        <w:tblLook w:val="0000"/>
      </w:tblPr>
      <w:tblGrid>
        <w:gridCol w:w="568"/>
        <w:gridCol w:w="1843"/>
        <w:gridCol w:w="1843"/>
        <w:gridCol w:w="1134"/>
        <w:gridCol w:w="1134"/>
        <w:gridCol w:w="1134"/>
        <w:gridCol w:w="992"/>
        <w:gridCol w:w="1559"/>
      </w:tblGrid>
      <w:tr w:rsidR="00385E69" w:rsidTr="00241AFB">
        <w:trPr>
          <w:trHeight w:val="40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Назва завдання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Заходи на виконання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Строк виконан-ня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Виконав-ці заходу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фінансування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Очікуваний результат</w:t>
            </w:r>
          </w:p>
        </w:tc>
      </w:tr>
      <w:tr w:rsidR="00385E69" w:rsidTr="00241AFB">
        <w:trPr>
          <w:trHeight w:val="48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джерела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тис.грн.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</w:tr>
      <w:tr w:rsidR="00385E69" w:rsidTr="00241AFB">
        <w:trPr>
          <w:trHeight w:val="4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1C44A7">
            <w:pPr>
              <w:ind w:left="1" w:hanging="3"/>
              <w:rPr>
                <w:rFonts w:ascii="Times New Roman" w:hAnsi="Times New Roman" w:cs="Times New Roman"/>
                <w:bCs/>
              </w:rPr>
            </w:pP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>Вiдшкодування видатків по  </w:t>
            </w:r>
            <w:r w:rsidRPr="001C44A7">
              <w:rPr>
                <w:rFonts w:ascii="Times New Roman" w:hAnsi="Times New Roman" w:cs="Times New Roman"/>
                <w:bCs/>
                <w:szCs w:val="22"/>
              </w:rPr>
              <w:t xml:space="preserve">безкоштовному відвідуванню </w:t>
            </w:r>
          </w:p>
          <w:p w:rsidR="00385E69" w:rsidRDefault="00385E69" w:rsidP="001C44A7">
            <w:pPr>
              <w:spacing w:line="240" w:lineRule="exact"/>
            </w:pPr>
            <w:r w:rsidRPr="001C44A7">
              <w:rPr>
                <w:rFonts w:ascii="Times New Roman" w:hAnsi="Times New Roman" w:cs="Times New Roman"/>
                <w:bCs/>
                <w:szCs w:val="22"/>
              </w:rPr>
              <w:t>плавального басейну КП СК «Шахтар»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окремими категорiями населення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,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визначеними рішенням Червоноград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ської міської ради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Pr="001C44A7" w:rsidRDefault="00385E69" w:rsidP="001C44A7">
            <w:pPr>
              <w:ind w:left="1" w:hanging="3"/>
              <w:rPr>
                <w:rFonts w:ascii="Times New Roman" w:hAnsi="Times New Roman" w:cs="Times New Roman"/>
                <w:bCs/>
              </w:rPr>
            </w:pP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>Вiдшкодування видатків по  </w:t>
            </w:r>
            <w:r w:rsidRPr="001C44A7">
              <w:rPr>
                <w:rFonts w:ascii="Times New Roman" w:hAnsi="Times New Roman" w:cs="Times New Roman"/>
                <w:bCs/>
                <w:szCs w:val="22"/>
              </w:rPr>
              <w:t xml:space="preserve">безкоштовному відвідуванню </w:t>
            </w:r>
          </w:p>
          <w:p w:rsidR="00385E69" w:rsidRDefault="00385E69" w:rsidP="001C44A7">
            <w:pPr>
              <w:spacing w:line="240" w:lineRule="exact"/>
            </w:pPr>
            <w:r w:rsidRPr="001C44A7">
              <w:rPr>
                <w:rFonts w:ascii="Times New Roman" w:hAnsi="Times New Roman" w:cs="Times New Roman"/>
                <w:bCs/>
                <w:szCs w:val="22"/>
              </w:rPr>
              <w:t>плавального басейну КП СК «Шахтар»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окремими категорiями населення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,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 xml:space="preserve"> визначеними рішенням Червоноград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-</w:t>
            </w:r>
            <w:r w:rsidRPr="001C44A7">
              <w:rPr>
                <w:rFonts w:ascii="Times New Roman" w:hAnsi="Times New Roman" w:cs="Times New Roman"/>
                <w:color w:val="000000"/>
                <w:szCs w:val="22"/>
              </w:rPr>
              <w:t>ської міської ради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Протягом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1C44A7">
            <w:pPr>
              <w:spacing w:after="200" w:line="276" w:lineRule="exact"/>
              <w:jc w:val="center"/>
              <w:rPr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КП СК «Шах-тар»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Місцевий бюдж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1C44A7">
            <w:pPr>
              <w:spacing w:after="200" w:line="276" w:lineRule="exact"/>
            </w:pPr>
            <w:r>
              <w:rPr>
                <w:rFonts w:ascii="Times New Roman" w:hAnsi="Times New Roman" w:cs="Times New Roman"/>
                <w:color w:val="000000"/>
              </w:rPr>
              <w:t>забезпечення окремих категорій населення  послугами з безоплатного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відвідування плавального басейну КП СК «Шахтар»</w:t>
            </w:r>
          </w:p>
        </w:tc>
      </w:tr>
      <w:tr w:rsidR="00385E69" w:rsidTr="00241AFB">
        <w:trPr>
          <w:trHeight w:val="4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  <w:rPr>
                <w:color w:val="FF4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</w:pPr>
          </w:p>
        </w:tc>
      </w:tr>
      <w:tr w:rsidR="00385E69" w:rsidTr="00241AFB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</w:pPr>
            <w:r>
              <w:rPr>
                <w:rFonts w:ascii="Times New Roman" w:hAnsi="Times New Roman" w:cs="Times New Roman"/>
                <w:color w:val="000000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  <w:rPr>
                <w:rFonts w:eastAsia="Times New Roman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5E69" w:rsidRDefault="00385E69" w:rsidP="005025FD">
            <w:pPr>
              <w:spacing w:after="200" w:line="276" w:lineRule="exact"/>
              <w:rPr>
                <w:rFonts w:eastAsia="Times New Roman" w:cs="Calibri"/>
              </w:rPr>
            </w:pPr>
          </w:p>
        </w:tc>
      </w:tr>
    </w:tbl>
    <w:p w:rsidR="00385E69" w:rsidRDefault="00385E69" w:rsidP="00CD7854">
      <w:pPr>
        <w:spacing w:after="200" w:line="276" w:lineRule="exact"/>
        <w:ind w:firstLine="720"/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</w:p>
    <w:p w:rsidR="00385E69" w:rsidRPr="001C44A7" w:rsidRDefault="00385E69" w:rsidP="001C44A7">
      <w:pPr>
        <w:jc w:val="both"/>
        <w:rPr>
          <w:szCs w:val="22"/>
        </w:rPr>
      </w:pPr>
      <w:r w:rsidRPr="001C44A7">
        <w:rPr>
          <w:rFonts w:ascii="Times New Roman" w:hAnsi="Times New Roman" w:cs="Times New Roman"/>
          <w:b/>
          <w:color w:val="000000"/>
          <w:szCs w:val="22"/>
        </w:rPr>
        <w:t xml:space="preserve">Примітка: </w:t>
      </w:r>
      <w:r w:rsidRPr="001C44A7">
        <w:rPr>
          <w:rFonts w:ascii="Times New Roman" w:hAnsi="Times New Roman" w:cs="Times New Roman"/>
          <w:color w:val="000000"/>
          <w:szCs w:val="22"/>
        </w:rPr>
        <w:t>Програма розроблена і фінансується в межах коштів,  передбачених  у  бюджеті  на відповідний рік. У відповідності до уточнення  бюджету на 2024 рік вносяться зміни у Програму. За  потребою, між заходами  Програми в межах року можливе переміщення коштів.</w:t>
      </w:r>
    </w:p>
    <w:sectPr w:rsidR="00385E69" w:rsidRPr="001C44A7" w:rsidSect="009E05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8754F"/>
    <w:multiLevelType w:val="multilevel"/>
    <w:tmpl w:val="6A721D4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6AC"/>
    <w:rsid w:val="00055C30"/>
    <w:rsid w:val="00056AA4"/>
    <w:rsid w:val="0013441B"/>
    <w:rsid w:val="001A1C9A"/>
    <w:rsid w:val="001C44A7"/>
    <w:rsid w:val="001D79BC"/>
    <w:rsid w:val="00241AFB"/>
    <w:rsid w:val="00344873"/>
    <w:rsid w:val="00385E69"/>
    <w:rsid w:val="00431E50"/>
    <w:rsid w:val="004846F0"/>
    <w:rsid w:val="005025FD"/>
    <w:rsid w:val="0068091C"/>
    <w:rsid w:val="006D280F"/>
    <w:rsid w:val="00707A40"/>
    <w:rsid w:val="007254E2"/>
    <w:rsid w:val="007748FE"/>
    <w:rsid w:val="007B6A6F"/>
    <w:rsid w:val="008433BD"/>
    <w:rsid w:val="008E73DF"/>
    <w:rsid w:val="00930E30"/>
    <w:rsid w:val="009568E0"/>
    <w:rsid w:val="009E0531"/>
    <w:rsid w:val="00AE5FB1"/>
    <w:rsid w:val="00B377DF"/>
    <w:rsid w:val="00C855B0"/>
    <w:rsid w:val="00CC36AC"/>
    <w:rsid w:val="00CD7854"/>
    <w:rsid w:val="00D11A10"/>
    <w:rsid w:val="00D31413"/>
    <w:rsid w:val="00D85F1B"/>
    <w:rsid w:val="00DA00E1"/>
    <w:rsid w:val="00DB6E38"/>
    <w:rsid w:val="00E066EB"/>
    <w:rsid w:val="00E30786"/>
    <w:rsid w:val="00EF52BA"/>
    <w:rsid w:val="00F47161"/>
    <w:rsid w:val="00F60708"/>
    <w:rsid w:val="00F96C2C"/>
    <w:rsid w:val="00FE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854"/>
    <w:pPr>
      <w:widowControl w:val="0"/>
      <w:suppressAutoHyphens/>
    </w:pPr>
    <w:rPr>
      <w:rFonts w:eastAsia="NSimSun" w:cs="Mangal"/>
      <w:kern w:val="2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3</Pages>
  <Words>3806</Words>
  <Characters>2170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Fujitsu</dc:creator>
  <cp:keywords/>
  <dc:description/>
  <cp:lastModifiedBy>PC</cp:lastModifiedBy>
  <cp:revision>14</cp:revision>
  <cp:lastPrinted>2024-02-06T08:21:00Z</cp:lastPrinted>
  <dcterms:created xsi:type="dcterms:W3CDTF">2024-01-11T09:58:00Z</dcterms:created>
  <dcterms:modified xsi:type="dcterms:W3CDTF">2024-02-06T08:22:00Z</dcterms:modified>
</cp:coreProperties>
</file>